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3DF48A19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792CBA">
        <w:rPr>
          <w:rFonts w:asciiTheme="majorHAnsi" w:eastAsia="Times New Roman" w:hAnsiTheme="majorHAnsi" w:cs="Times New Roman"/>
          <w:lang w:eastAsia="cs-CZ"/>
        </w:rPr>
        <w:t>1</w:t>
      </w:r>
      <w:r w:rsidR="00717582">
        <w:rPr>
          <w:rFonts w:asciiTheme="majorHAnsi" w:eastAsia="Times New Roman" w:hAnsiTheme="majorHAnsi" w:cs="Times New Roman"/>
          <w:lang w:eastAsia="cs-CZ"/>
        </w:rPr>
        <w:t>2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0589F" w14:textId="77777777" w:rsidR="00F0675B" w:rsidRDefault="00F0675B" w:rsidP="00962258">
      <w:pPr>
        <w:spacing w:after="0" w:line="240" w:lineRule="auto"/>
      </w:pPr>
      <w:r>
        <w:separator/>
      </w:r>
    </w:p>
  </w:endnote>
  <w:endnote w:type="continuationSeparator" w:id="0">
    <w:p w14:paraId="5032CF73" w14:textId="77777777" w:rsidR="00F0675B" w:rsidRDefault="00F067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E9E92" w14:textId="77777777" w:rsidR="00F0675B" w:rsidRDefault="00F0675B" w:rsidP="00962258">
      <w:pPr>
        <w:spacing w:after="0" w:line="240" w:lineRule="auto"/>
      </w:pPr>
      <w:r>
        <w:separator/>
      </w:r>
    </w:p>
  </w:footnote>
  <w:footnote w:type="continuationSeparator" w:id="0">
    <w:p w14:paraId="0863DECF" w14:textId="77777777" w:rsidR="00F0675B" w:rsidRDefault="00F067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7B1C" w14:textId="120792F8" w:rsidR="00792CBA" w:rsidRDefault="00792CB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479DFB93" wp14:editId="651587B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09245"/>
              <wp:effectExtent l="0" t="0" r="1270" b="14605"/>
              <wp:wrapNone/>
              <wp:docPr id="897719398" name="Textové pole 6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1A7797" w14:textId="756ABA69" w:rsidR="00792CBA" w:rsidRPr="00792CBA" w:rsidRDefault="00792CBA" w:rsidP="00792CB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92CB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DFB93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alt="SŽ: Interní" style="position:absolute;margin-left:0;margin-top:0;width:38.9pt;height:24.35pt;z-index:2516618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BYCQIAABU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" filled="f" stroked="f">
              <v:textbox style="mso-fit-shape-to-text:t" inset="0,15pt,0,0">
                <w:txbxContent>
                  <w:p w14:paraId="3F1A7797" w14:textId="756ABA69" w:rsidR="00792CBA" w:rsidRPr="00792CBA" w:rsidRDefault="00792CBA" w:rsidP="00792CBA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92CBA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024B66A9" w:rsidR="00F1715C" w:rsidRPr="00B8518B" w:rsidRDefault="00792CBA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2848" behindDoc="0" locked="0" layoutInCell="1" allowOverlap="1" wp14:anchorId="21AE255B" wp14:editId="63449BA5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09245"/>
                    <wp:effectExtent l="0" t="0" r="1270" b="14605"/>
                    <wp:wrapNone/>
                    <wp:docPr id="155774860" name="Textové pole 7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09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640DC" w14:textId="0DE32373" w:rsidR="00792CBA" w:rsidRPr="00792CBA" w:rsidRDefault="00792CBA" w:rsidP="00792CBA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792CBA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1AE255B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7" o:spid="_x0000_s1027" type="#_x0000_t202" alt="SŽ: Interní" style="position:absolute;margin-left:0;margin-top:0;width:38.9pt;height:24.35pt;z-index:2516628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jNUCwIAABw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" filled="f" stroked="f">
                    <v:textbox style="mso-fit-shape-to-text:t" inset="0,15pt,0,0">
                      <w:txbxContent>
                        <w:p w14:paraId="7FB640DC" w14:textId="0DE32373" w:rsidR="00792CBA" w:rsidRPr="00792CBA" w:rsidRDefault="00792CBA" w:rsidP="00792CB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92CB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04906144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47F10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9613E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47EAB"/>
    <w:rsid w:val="00357BC6"/>
    <w:rsid w:val="0037495E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17582"/>
    <w:rsid w:val="00723ED1"/>
    <w:rsid w:val="00743525"/>
    <w:rsid w:val="0076286B"/>
    <w:rsid w:val="00766846"/>
    <w:rsid w:val="0077673A"/>
    <w:rsid w:val="007846E1"/>
    <w:rsid w:val="00792CBA"/>
    <w:rsid w:val="0079313A"/>
    <w:rsid w:val="007B570C"/>
    <w:rsid w:val="007C589B"/>
    <w:rsid w:val="007E4A6E"/>
    <w:rsid w:val="007F56A7"/>
    <w:rsid w:val="00807DD0"/>
    <w:rsid w:val="008524E8"/>
    <w:rsid w:val="008659F3"/>
    <w:rsid w:val="0088095E"/>
    <w:rsid w:val="00886D4B"/>
    <w:rsid w:val="00894F24"/>
    <w:rsid w:val="00895406"/>
    <w:rsid w:val="008A3568"/>
    <w:rsid w:val="008D03B9"/>
    <w:rsid w:val="008E3E3D"/>
    <w:rsid w:val="008F18D6"/>
    <w:rsid w:val="00904780"/>
    <w:rsid w:val="00921FF3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52A88"/>
    <w:rsid w:val="00EB104F"/>
    <w:rsid w:val="00ED14BD"/>
    <w:rsid w:val="00EF4199"/>
    <w:rsid w:val="00F04F0E"/>
    <w:rsid w:val="00F0533E"/>
    <w:rsid w:val="00F0675B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683851-5376-43D9-83CA-177A34162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111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Mantlíková Lucie</cp:lastModifiedBy>
  <cp:revision>9</cp:revision>
  <cp:lastPrinted>2026-03-09T14:08:00Z</cp:lastPrinted>
  <dcterms:created xsi:type="dcterms:W3CDTF">2024-01-25T09:32:00Z</dcterms:created>
  <dcterms:modified xsi:type="dcterms:W3CDTF">2026-07-02T07:45:00Z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ClassificationContentMarkingHeaderShapeIds">
    <vt:lpwstr>3d298ec,35821c66,948ef8c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  <property fmtid="{D5CDD505-2E9C-101B-9397-08002B2CF9AE}" pid="7" name="MediaServiceImageTags">
    <vt:lpwstr/>
  </property>
</Properties>
</file>